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9B" w:rsidRDefault="00DF4F9B" w:rsidP="00CB33C8">
      <w:pPr>
        <w:jc w:val="center"/>
        <w:rPr>
          <w:b/>
          <w:sz w:val="44"/>
          <w:szCs w:val="44"/>
        </w:rPr>
      </w:pPr>
      <w:r w:rsidRPr="00F277C3">
        <w:rPr>
          <w:rFonts w:hint="eastAsia"/>
          <w:b/>
          <w:sz w:val="44"/>
          <w:szCs w:val="44"/>
        </w:rPr>
        <w:t>杭州科技职业技术学院新增教职工登记表</w:t>
      </w:r>
    </w:p>
    <w:p w:rsidR="00DF4F9B" w:rsidRPr="00CB33C8" w:rsidRDefault="00DF4F9B" w:rsidP="00924732">
      <w:pPr>
        <w:rPr>
          <w:b/>
          <w:sz w:val="44"/>
          <w:szCs w:val="44"/>
        </w:rPr>
      </w:pPr>
      <w:r>
        <w:rPr>
          <w:rFonts w:hint="eastAsia"/>
          <w:sz w:val="28"/>
          <w:szCs w:val="28"/>
        </w:rPr>
        <w:t>编号：</w:t>
      </w:r>
      <w:r>
        <w:rPr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工</w:t>
      </w:r>
      <w:r w:rsidRPr="00F277C3">
        <w:rPr>
          <w:rFonts w:hint="eastAsia"/>
          <w:sz w:val="28"/>
          <w:szCs w:val="28"/>
        </w:rPr>
        <w:t>号：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37"/>
        <w:gridCol w:w="553"/>
        <w:gridCol w:w="36"/>
        <w:gridCol w:w="98"/>
        <w:gridCol w:w="469"/>
        <w:gridCol w:w="992"/>
        <w:gridCol w:w="13"/>
        <w:gridCol w:w="65"/>
        <w:gridCol w:w="521"/>
        <w:gridCol w:w="574"/>
        <w:gridCol w:w="465"/>
        <w:gridCol w:w="334"/>
        <w:gridCol w:w="205"/>
        <w:gridCol w:w="1126"/>
        <w:gridCol w:w="2134"/>
      </w:tblGrid>
      <w:tr w:rsidR="00DF4F9B" w:rsidRPr="00D33FEB" w:rsidTr="00D33FEB"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2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9B" w:rsidRPr="00DE3627" w:rsidRDefault="00DF4F9B" w:rsidP="00D33F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DF4F9B" w:rsidRPr="00D33FEB" w:rsidRDefault="00DF4F9B" w:rsidP="00F277C3">
            <w:pPr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right w:val="single" w:sz="4" w:space="0" w:color="auto"/>
            </w:tcBorders>
          </w:tcPr>
          <w:p w:rsidR="00DF4F9B" w:rsidRPr="00D33FEB" w:rsidRDefault="00DF4F9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DF4F9B" w:rsidRPr="00D33FEB" w:rsidRDefault="00DF4F9B" w:rsidP="00F277C3">
            <w:pPr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134" w:type="dxa"/>
            <w:tcBorders>
              <w:left w:val="single" w:sz="4" w:space="0" w:color="auto"/>
            </w:tcBorders>
          </w:tcPr>
          <w:p w:rsidR="00DF4F9B" w:rsidRPr="00D33FEB" w:rsidRDefault="00DF4F9B" w:rsidP="00F277C3">
            <w:pPr>
              <w:rPr>
                <w:sz w:val="28"/>
                <w:szCs w:val="28"/>
              </w:rPr>
            </w:pPr>
          </w:p>
        </w:tc>
      </w:tr>
      <w:tr w:rsidR="00DF4F9B" w:rsidRPr="00D33FEB" w:rsidTr="00D33FEB">
        <w:tc>
          <w:tcPr>
            <w:tcW w:w="937" w:type="dxa"/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人员类别</w:t>
            </w:r>
          </w:p>
        </w:tc>
        <w:tc>
          <w:tcPr>
            <w:tcW w:w="7585" w:type="dxa"/>
            <w:gridSpan w:val="14"/>
            <w:vAlign w:val="center"/>
          </w:tcPr>
          <w:p w:rsidR="00DF4F9B" w:rsidRPr="00D33FEB" w:rsidRDefault="00DF4F9B" w:rsidP="00D33FE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在编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校聘专家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柔性引进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外籍教师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√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外聘教师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江南派遣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全全派遣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新新派遣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劳务协议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实习生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□</w:t>
            </w:r>
            <w:r w:rsidRPr="00D33FEB">
              <w:rPr>
                <w:rFonts w:ascii="仿宋_GB2312" w:eastAsia="仿宋_GB2312" w:cs="宋体"/>
                <w:kern w:val="0"/>
                <w:sz w:val="28"/>
                <w:szCs w:val="28"/>
              </w:rPr>
              <w:t xml:space="preserve"> </w:t>
            </w:r>
            <w:r w:rsidRPr="00D33FEB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其他</w:t>
            </w:r>
          </w:p>
        </w:tc>
      </w:tr>
      <w:tr w:rsidR="00DF4F9B" w:rsidRPr="00D33FEB" w:rsidTr="00D33FEB">
        <w:tc>
          <w:tcPr>
            <w:tcW w:w="1490" w:type="dxa"/>
            <w:gridSpan w:val="2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94" w:type="dxa"/>
            <w:gridSpan w:val="7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4F9B" w:rsidRPr="00D33FEB" w:rsidRDefault="00DF4F9B">
            <w:pPr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联系地址</w:t>
            </w:r>
          </w:p>
        </w:tc>
        <w:tc>
          <w:tcPr>
            <w:tcW w:w="3465" w:type="dxa"/>
            <w:gridSpan w:val="3"/>
            <w:tcBorders>
              <w:left w:val="single" w:sz="4" w:space="0" w:color="auto"/>
            </w:tcBorders>
          </w:tcPr>
          <w:p w:rsidR="00DF4F9B" w:rsidRPr="00D33FEB" w:rsidRDefault="00DF4F9B" w:rsidP="00631875">
            <w:pPr>
              <w:rPr>
                <w:sz w:val="28"/>
                <w:szCs w:val="28"/>
              </w:rPr>
            </w:pPr>
          </w:p>
        </w:tc>
      </w:tr>
      <w:tr w:rsidR="00DF4F9B" w:rsidRPr="00D33FEB" w:rsidTr="00F32555">
        <w:tc>
          <w:tcPr>
            <w:tcW w:w="1526" w:type="dxa"/>
            <w:gridSpan w:val="3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学历</w:t>
            </w:r>
            <w:r w:rsidRPr="00D33FEB">
              <w:rPr>
                <w:sz w:val="28"/>
                <w:szCs w:val="28"/>
              </w:rPr>
              <w:t>/</w:t>
            </w:r>
            <w:r w:rsidRPr="00D33FEB"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学士</w:t>
            </w:r>
          </w:p>
        </w:tc>
        <w:tc>
          <w:tcPr>
            <w:tcW w:w="1638" w:type="dxa"/>
            <w:gridSpan w:val="5"/>
            <w:tcBorders>
              <w:left w:val="single" w:sz="4" w:space="0" w:color="auto"/>
              <w:right w:val="nil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原工作单位</w:t>
            </w:r>
          </w:p>
        </w:tc>
        <w:tc>
          <w:tcPr>
            <w:tcW w:w="3799" w:type="dxa"/>
            <w:gridSpan w:val="4"/>
            <w:tcBorders>
              <w:left w:val="single" w:sz="4" w:space="0" w:color="auto"/>
            </w:tcBorders>
          </w:tcPr>
          <w:p w:rsidR="00DF4F9B" w:rsidRPr="00B95820" w:rsidRDefault="00DF4F9B">
            <w:pPr>
              <w:rPr>
                <w:sz w:val="28"/>
                <w:szCs w:val="28"/>
              </w:rPr>
            </w:pPr>
          </w:p>
        </w:tc>
      </w:tr>
      <w:tr w:rsidR="00DF4F9B" w:rsidRPr="00D33FEB" w:rsidTr="00D33FEB">
        <w:tc>
          <w:tcPr>
            <w:tcW w:w="1624" w:type="dxa"/>
            <w:gridSpan w:val="4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6898" w:type="dxa"/>
            <w:gridSpan w:val="11"/>
            <w:tcBorders>
              <w:left w:val="single" w:sz="4" w:space="0" w:color="auto"/>
            </w:tcBorders>
            <w:vAlign w:val="center"/>
          </w:tcPr>
          <w:p w:rsidR="00DF4F9B" w:rsidRPr="00404928" w:rsidRDefault="00DF4F9B" w:rsidP="00D33FEB">
            <w:pPr>
              <w:jc w:val="center"/>
              <w:rPr>
                <w:sz w:val="28"/>
                <w:szCs w:val="28"/>
              </w:rPr>
            </w:pPr>
          </w:p>
        </w:tc>
      </w:tr>
      <w:tr w:rsidR="00DF4F9B" w:rsidRPr="00D33FEB" w:rsidTr="00D33FEB">
        <w:tc>
          <w:tcPr>
            <w:tcW w:w="3098" w:type="dxa"/>
            <w:gridSpan w:val="7"/>
            <w:tcBorders>
              <w:top w:val="nil"/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银行卡号（建</w:t>
            </w:r>
            <w:r w:rsidRPr="00D33FEB">
              <w:rPr>
                <w:rFonts w:hint="eastAsia"/>
                <w:sz w:val="28"/>
                <w:szCs w:val="28"/>
              </w:rPr>
              <w:t>行卡）</w:t>
            </w:r>
          </w:p>
        </w:tc>
        <w:tc>
          <w:tcPr>
            <w:tcW w:w="5424" w:type="dxa"/>
            <w:gridSpan w:val="8"/>
            <w:tcBorders>
              <w:top w:val="nil"/>
              <w:left w:val="single" w:sz="4" w:space="0" w:color="auto"/>
            </w:tcBorders>
            <w:vAlign w:val="center"/>
          </w:tcPr>
          <w:p w:rsidR="00DF4F9B" w:rsidRPr="00B95820" w:rsidRDefault="00DF4F9B" w:rsidP="00D33FEB">
            <w:pPr>
              <w:jc w:val="center"/>
              <w:rPr>
                <w:sz w:val="28"/>
                <w:szCs w:val="28"/>
              </w:rPr>
            </w:pPr>
          </w:p>
        </w:tc>
      </w:tr>
      <w:tr w:rsidR="00DF4F9B" w:rsidRPr="00D33FEB" w:rsidTr="00D33FEB">
        <w:tc>
          <w:tcPr>
            <w:tcW w:w="3098" w:type="dxa"/>
            <w:gridSpan w:val="7"/>
            <w:tcBorders>
              <w:top w:val="nil"/>
              <w:right w:val="single" w:sz="4" w:space="0" w:color="auto"/>
            </w:tcBorders>
            <w:vAlign w:val="center"/>
          </w:tcPr>
          <w:p w:rsidR="00DF4F9B" w:rsidRDefault="00DF4F9B" w:rsidP="00D33FE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开户行及支行</w:t>
            </w:r>
          </w:p>
        </w:tc>
        <w:tc>
          <w:tcPr>
            <w:tcW w:w="5424" w:type="dxa"/>
            <w:gridSpan w:val="8"/>
            <w:tcBorders>
              <w:top w:val="nil"/>
              <w:left w:val="single" w:sz="4" w:space="0" w:color="auto"/>
            </w:tcBorders>
            <w:vAlign w:val="center"/>
          </w:tcPr>
          <w:p w:rsidR="00DF4F9B" w:rsidRPr="00B95820" w:rsidRDefault="00DF4F9B" w:rsidP="00D33FEB">
            <w:pPr>
              <w:jc w:val="center"/>
              <w:rPr>
                <w:sz w:val="28"/>
                <w:szCs w:val="28"/>
              </w:rPr>
            </w:pPr>
          </w:p>
        </w:tc>
      </w:tr>
      <w:tr w:rsidR="00DF4F9B" w:rsidRPr="00D33FEB" w:rsidTr="00D33FEB">
        <w:trPr>
          <w:trHeight w:val="1985"/>
        </w:trPr>
        <w:tc>
          <w:tcPr>
            <w:tcW w:w="2093" w:type="dxa"/>
            <w:gridSpan w:val="5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所属部门意见</w:t>
            </w:r>
          </w:p>
        </w:tc>
        <w:tc>
          <w:tcPr>
            <w:tcW w:w="6429" w:type="dxa"/>
            <w:gridSpan w:val="10"/>
            <w:tcBorders>
              <w:lef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   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DF4F9B" w:rsidRPr="00D33FEB" w:rsidTr="00D33FEB">
        <w:trPr>
          <w:trHeight w:val="1985"/>
        </w:trPr>
        <w:tc>
          <w:tcPr>
            <w:tcW w:w="2093" w:type="dxa"/>
            <w:gridSpan w:val="5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人事处意见</w:t>
            </w:r>
          </w:p>
        </w:tc>
        <w:tc>
          <w:tcPr>
            <w:tcW w:w="6429" w:type="dxa"/>
            <w:gridSpan w:val="10"/>
            <w:tcBorders>
              <w:lef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   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DF4F9B" w:rsidRPr="00D33FEB" w:rsidTr="00D33FEB">
        <w:trPr>
          <w:trHeight w:val="1985"/>
        </w:trPr>
        <w:tc>
          <w:tcPr>
            <w:tcW w:w="2093" w:type="dxa"/>
            <w:gridSpan w:val="5"/>
            <w:tcBorders>
              <w:righ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计财处意见</w:t>
            </w:r>
          </w:p>
        </w:tc>
        <w:tc>
          <w:tcPr>
            <w:tcW w:w="6429" w:type="dxa"/>
            <w:gridSpan w:val="10"/>
            <w:tcBorders>
              <w:left w:val="single" w:sz="4" w:space="0" w:color="auto"/>
            </w:tcBorders>
            <w:vAlign w:val="center"/>
          </w:tcPr>
          <w:p w:rsidR="00DF4F9B" w:rsidRPr="00D33FEB" w:rsidRDefault="00DF4F9B" w:rsidP="00D33F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4F9B" w:rsidRPr="00D33FEB" w:rsidRDefault="00DF4F9B" w:rsidP="00D33FEB">
            <w:pPr>
              <w:jc w:val="center"/>
              <w:rPr>
                <w:sz w:val="28"/>
                <w:szCs w:val="28"/>
              </w:rPr>
            </w:pP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   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D33FEB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D33FEB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DF4F9B" w:rsidRPr="00D33FEB" w:rsidTr="00D33FEB">
        <w:trPr>
          <w:trHeight w:val="580"/>
        </w:trPr>
        <w:tc>
          <w:tcPr>
            <w:tcW w:w="8522" w:type="dxa"/>
            <w:gridSpan w:val="15"/>
            <w:vAlign w:val="center"/>
          </w:tcPr>
          <w:p w:rsidR="00DF4F9B" w:rsidRPr="00D33FEB" w:rsidRDefault="00DF4F9B" w:rsidP="00D33FEB">
            <w:pPr>
              <w:jc w:val="left"/>
              <w:rPr>
                <w:sz w:val="28"/>
                <w:szCs w:val="28"/>
              </w:rPr>
            </w:pPr>
            <w:r w:rsidRPr="00D33FEB">
              <w:rPr>
                <w:rFonts w:hint="eastAsia"/>
                <w:sz w:val="28"/>
                <w:szCs w:val="28"/>
              </w:rPr>
              <w:t>备注：登记表经计财处审核后，交人事处备案。</w:t>
            </w:r>
          </w:p>
        </w:tc>
      </w:tr>
    </w:tbl>
    <w:p w:rsidR="00DF4F9B" w:rsidRDefault="00DF4F9B"/>
    <w:sectPr w:rsidR="00DF4F9B" w:rsidSect="004F1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F9B" w:rsidRDefault="00DF4F9B" w:rsidP="00A54C55">
      <w:r>
        <w:separator/>
      </w:r>
    </w:p>
  </w:endnote>
  <w:endnote w:type="continuationSeparator" w:id="0">
    <w:p w:rsidR="00DF4F9B" w:rsidRDefault="00DF4F9B" w:rsidP="00A54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F9B" w:rsidRDefault="00DF4F9B" w:rsidP="00A54C55">
      <w:r>
        <w:separator/>
      </w:r>
    </w:p>
  </w:footnote>
  <w:footnote w:type="continuationSeparator" w:id="0">
    <w:p w:rsidR="00DF4F9B" w:rsidRDefault="00DF4F9B" w:rsidP="00A54C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C55"/>
    <w:rsid w:val="00024A81"/>
    <w:rsid w:val="00037E6A"/>
    <w:rsid w:val="000947BC"/>
    <w:rsid w:val="00096E33"/>
    <w:rsid w:val="000E6F79"/>
    <w:rsid w:val="001247DE"/>
    <w:rsid w:val="00167112"/>
    <w:rsid w:val="00182870"/>
    <w:rsid w:val="001A7368"/>
    <w:rsid w:val="00363116"/>
    <w:rsid w:val="003773DE"/>
    <w:rsid w:val="003C5E32"/>
    <w:rsid w:val="003D6293"/>
    <w:rsid w:val="00404928"/>
    <w:rsid w:val="004059C6"/>
    <w:rsid w:val="004442B7"/>
    <w:rsid w:val="00445D3B"/>
    <w:rsid w:val="00461941"/>
    <w:rsid w:val="004D41AF"/>
    <w:rsid w:val="004D4DD9"/>
    <w:rsid w:val="004F16B7"/>
    <w:rsid w:val="00514D94"/>
    <w:rsid w:val="005569BA"/>
    <w:rsid w:val="005820B6"/>
    <w:rsid w:val="005913F6"/>
    <w:rsid w:val="005D43AA"/>
    <w:rsid w:val="00617AFD"/>
    <w:rsid w:val="00631875"/>
    <w:rsid w:val="006705B3"/>
    <w:rsid w:val="007508B6"/>
    <w:rsid w:val="00751316"/>
    <w:rsid w:val="00752BEB"/>
    <w:rsid w:val="00765F08"/>
    <w:rsid w:val="00787A61"/>
    <w:rsid w:val="00802682"/>
    <w:rsid w:val="008B33C7"/>
    <w:rsid w:val="008C3A25"/>
    <w:rsid w:val="0092159F"/>
    <w:rsid w:val="00924732"/>
    <w:rsid w:val="009F1528"/>
    <w:rsid w:val="00A054AE"/>
    <w:rsid w:val="00A25E91"/>
    <w:rsid w:val="00A54C55"/>
    <w:rsid w:val="00A873DF"/>
    <w:rsid w:val="00AE7B91"/>
    <w:rsid w:val="00B3394E"/>
    <w:rsid w:val="00B95820"/>
    <w:rsid w:val="00C574A9"/>
    <w:rsid w:val="00C954BA"/>
    <w:rsid w:val="00CB33C8"/>
    <w:rsid w:val="00CE3B57"/>
    <w:rsid w:val="00D33FEB"/>
    <w:rsid w:val="00DA1D64"/>
    <w:rsid w:val="00DA4C83"/>
    <w:rsid w:val="00DE3627"/>
    <w:rsid w:val="00DF4F9B"/>
    <w:rsid w:val="00E56942"/>
    <w:rsid w:val="00E74279"/>
    <w:rsid w:val="00E74890"/>
    <w:rsid w:val="00F220EF"/>
    <w:rsid w:val="00F26C0B"/>
    <w:rsid w:val="00F277C3"/>
    <w:rsid w:val="00F3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6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54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4C5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54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4C5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A54C5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1</Pages>
  <Words>55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hkz</dc:creator>
  <cp:keywords/>
  <dc:description/>
  <cp:lastModifiedBy>????</cp:lastModifiedBy>
  <cp:revision>20</cp:revision>
  <cp:lastPrinted>2015-04-07T07:20:00Z</cp:lastPrinted>
  <dcterms:created xsi:type="dcterms:W3CDTF">2015-04-07T02:13:00Z</dcterms:created>
  <dcterms:modified xsi:type="dcterms:W3CDTF">2018-06-25T00:49:00Z</dcterms:modified>
</cp:coreProperties>
</file>